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48421" w14:textId="49257D97" w:rsidR="008652E9" w:rsidRPr="00067A98" w:rsidRDefault="008652E9" w:rsidP="008652E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5A7EC0">
        <w:rPr>
          <w:rFonts w:ascii="Arial" w:hAnsi="Arial"/>
          <w:b/>
          <w:noProof/>
          <w:sz w:val="24"/>
        </w:rPr>
        <w:t>3GPP TSG-RAN WG4 Meeting #9</w:t>
      </w:r>
      <w:r w:rsidR="005333FA">
        <w:rPr>
          <w:rFonts w:ascii="Arial" w:hAnsi="Arial"/>
          <w:b/>
          <w:noProof/>
          <w:sz w:val="24"/>
        </w:rPr>
        <w:t>3</w:t>
      </w:r>
      <w:r w:rsidRPr="00067A98">
        <w:rPr>
          <w:rFonts w:ascii="Arial" w:hAnsi="Arial"/>
          <w:b/>
          <w:i/>
          <w:noProof/>
          <w:sz w:val="28"/>
          <w:lang w:val="en-US"/>
        </w:rPr>
        <w:tab/>
      </w:r>
      <w:r w:rsidR="00401229" w:rsidRPr="00401229">
        <w:rPr>
          <w:rFonts w:ascii="Arial" w:hAnsi="Arial"/>
          <w:b/>
          <w:i/>
          <w:noProof/>
          <w:sz w:val="28"/>
        </w:rPr>
        <w:t>R4-200190</w:t>
      </w:r>
      <w:r w:rsidR="00401229">
        <w:rPr>
          <w:rFonts w:ascii="Arial" w:hAnsi="Arial"/>
          <w:b/>
          <w:i/>
          <w:noProof/>
          <w:sz w:val="28"/>
        </w:rPr>
        <w:t>6</w:t>
      </w:r>
    </w:p>
    <w:p w14:paraId="5C2B74C7" w14:textId="6C400977" w:rsidR="00B70FF7" w:rsidRDefault="005333FA" w:rsidP="008652E9">
      <w:pPr>
        <w:pStyle w:val="BodyText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>Reno, NV, USA</w:t>
      </w:r>
      <w:r w:rsidR="008652E9" w:rsidRPr="00F644CF">
        <w:rPr>
          <w:rFonts w:ascii="Arial" w:hAnsi="Arial"/>
          <w:b/>
          <w:lang w:eastAsia="zh-CN"/>
        </w:rPr>
        <w:t xml:space="preserve">, </w:t>
      </w:r>
      <w:r w:rsidR="008652E9">
        <w:rPr>
          <w:rFonts w:ascii="Arial" w:hAnsi="Arial"/>
          <w:b/>
          <w:lang w:eastAsia="zh-CN"/>
        </w:rPr>
        <w:t>1</w:t>
      </w:r>
      <w:r w:rsidR="008911D0">
        <w:rPr>
          <w:rFonts w:ascii="Arial" w:hAnsi="Arial"/>
          <w:b/>
          <w:lang w:eastAsia="zh-CN"/>
        </w:rPr>
        <w:t>8</w:t>
      </w:r>
      <w:r w:rsidR="008652E9" w:rsidRPr="0022145D">
        <w:rPr>
          <w:rFonts w:ascii="Arial" w:hAnsi="Arial"/>
          <w:b/>
          <w:vertAlign w:val="superscript"/>
          <w:lang w:eastAsia="zh-CN"/>
        </w:rPr>
        <w:t>h</w:t>
      </w:r>
      <w:r w:rsidR="008652E9">
        <w:rPr>
          <w:rFonts w:ascii="Arial" w:hAnsi="Arial"/>
          <w:b/>
          <w:lang w:eastAsia="zh-CN"/>
        </w:rPr>
        <w:t>–</w:t>
      </w:r>
      <w:r w:rsidR="008652E9" w:rsidRPr="00F644CF">
        <w:rPr>
          <w:rFonts w:ascii="Arial" w:hAnsi="Arial" w:hint="eastAsia"/>
          <w:b/>
          <w:lang w:eastAsia="zh-CN"/>
        </w:rPr>
        <w:t xml:space="preserve"> </w:t>
      </w:r>
      <w:r w:rsidR="008911D0">
        <w:rPr>
          <w:rFonts w:ascii="Arial" w:hAnsi="Arial"/>
          <w:b/>
          <w:lang w:eastAsia="zh-CN"/>
        </w:rPr>
        <w:t>22</w:t>
      </w:r>
      <w:r w:rsidR="008652E9">
        <w:rPr>
          <w:rFonts w:ascii="Arial" w:hAnsi="Arial"/>
          <w:b/>
          <w:vertAlign w:val="superscript"/>
          <w:lang w:eastAsia="zh-CN"/>
        </w:rPr>
        <w:t>th</w:t>
      </w:r>
      <w:r w:rsidR="008652E9">
        <w:rPr>
          <w:rFonts w:ascii="Arial" w:hAnsi="Arial"/>
          <w:b/>
          <w:lang w:eastAsia="zh-CN"/>
        </w:rPr>
        <w:t xml:space="preserve"> </w:t>
      </w:r>
      <w:proofErr w:type="gramStart"/>
      <w:r w:rsidR="008911D0">
        <w:rPr>
          <w:rFonts w:ascii="Arial" w:hAnsi="Arial"/>
          <w:b/>
          <w:lang w:eastAsia="zh-CN"/>
        </w:rPr>
        <w:t>November</w:t>
      </w:r>
      <w:r w:rsidR="008652E9" w:rsidRPr="00F644CF">
        <w:rPr>
          <w:rFonts w:ascii="Arial" w:hAnsi="Arial"/>
          <w:b/>
          <w:lang w:eastAsia="zh-CN"/>
        </w:rPr>
        <w:t>,</w:t>
      </w:r>
      <w:proofErr w:type="gramEnd"/>
      <w:r w:rsidR="008652E9" w:rsidRPr="00F644CF">
        <w:rPr>
          <w:rFonts w:ascii="Arial" w:hAnsi="Arial"/>
          <w:b/>
          <w:lang w:eastAsia="zh-CN"/>
        </w:rPr>
        <w:t xml:space="preserve"> 201</w:t>
      </w:r>
      <w:r w:rsidR="008652E9">
        <w:rPr>
          <w:rFonts w:ascii="Arial" w:hAnsi="Arial"/>
          <w:b/>
          <w:lang w:eastAsia="zh-CN"/>
        </w:rPr>
        <w:t>9</w:t>
      </w:r>
    </w:p>
    <w:p w14:paraId="1F26E5AE" w14:textId="77777777" w:rsidR="008652E9" w:rsidRPr="00FB378F" w:rsidRDefault="008652E9" w:rsidP="008652E9">
      <w:pPr>
        <w:pStyle w:val="BodyText"/>
        <w:rPr>
          <w:b/>
          <w:noProof/>
          <w:lang w:val="en-GB" w:eastAsia="zh-CN"/>
        </w:rPr>
      </w:pPr>
    </w:p>
    <w:p w14:paraId="139E5AA5" w14:textId="77777777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69DFD167" w14:textId="699DBC17" w:rsidR="00192F05" w:rsidRDefault="00664D98" w:rsidP="00192F05">
      <w:pPr>
        <w:pStyle w:val="BodyText"/>
        <w:spacing w:after="120"/>
        <w:ind w:left="720" w:hanging="720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192F05" w:rsidRPr="00192F05">
        <w:t xml:space="preserve">Proposal for </w:t>
      </w:r>
      <w:r w:rsidR="008023B4">
        <w:t>use of reverberation chamber for r</w:t>
      </w:r>
      <w:r w:rsidR="00401229">
        <w:t>eceiver</w:t>
      </w:r>
      <w:r w:rsidR="008023B4">
        <w:t xml:space="preserve"> immunity testing</w:t>
      </w:r>
    </w:p>
    <w:p w14:paraId="7E9B3BA8" w14:textId="3710FD97" w:rsidR="00664D98" w:rsidRPr="005E3110" w:rsidRDefault="00664D98" w:rsidP="00192F05">
      <w:pPr>
        <w:pStyle w:val="BodyText"/>
        <w:spacing w:after="120"/>
        <w:ind w:left="720" w:hanging="720"/>
        <w:rPr>
          <w:lang w:val="en-GB"/>
        </w:rPr>
      </w:pPr>
      <w:r w:rsidRPr="005E3110">
        <w:rPr>
          <w:b/>
          <w:lang w:val="en-GB"/>
        </w:rPr>
        <w:t>Agenda item:</w:t>
      </w:r>
      <w:r w:rsidRPr="005E3110">
        <w:rPr>
          <w:b/>
          <w:lang w:val="en-GB"/>
        </w:rPr>
        <w:tab/>
      </w:r>
      <w:r w:rsidRPr="005E3110">
        <w:rPr>
          <w:b/>
          <w:lang w:val="en-GB"/>
        </w:rPr>
        <w:tab/>
      </w:r>
      <w:r w:rsidR="00561768">
        <w:rPr>
          <w:lang w:val="en-GB"/>
        </w:rPr>
        <w:t>6</w:t>
      </w:r>
      <w:r w:rsidR="00192F05">
        <w:rPr>
          <w:lang w:val="en-GB"/>
        </w:rPr>
        <w:t>.9.2.</w:t>
      </w:r>
      <w:r w:rsidR="008023B4">
        <w:rPr>
          <w:lang w:val="en-GB"/>
        </w:rPr>
        <w:t>2</w:t>
      </w:r>
      <w:bookmarkStart w:id="0" w:name="_GoBack"/>
      <w:bookmarkEnd w:id="0"/>
    </w:p>
    <w:p w14:paraId="244C963E" w14:textId="111FBAB6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830EBC">
        <w:t>Agreement</w:t>
      </w:r>
    </w:p>
    <w:p w14:paraId="292C85E4" w14:textId="77777777" w:rsidR="00664D98" w:rsidRDefault="00664D98" w:rsidP="00664D98">
      <w:pPr>
        <w:pStyle w:val="Heading1"/>
        <w:rPr>
          <w:lang w:val="en-US"/>
        </w:rPr>
      </w:pPr>
      <w:r w:rsidRPr="006A67A0">
        <w:rPr>
          <w:lang w:val="en-US"/>
        </w:rPr>
        <w:t>Introduction</w:t>
      </w:r>
    </w:p>
    <w:p w14:paraId="3B4C12DD" w14:textId="0A231D89" w:rsidR="00FE7BA6" w:rsidRDefault="00127BEE" w:rsidP="00F573F5">
      <w:pPr>
        <w:spacing w:line="276" w:lineRule="auto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Testing of the receiver immunity </w:t>
      </w:r>
      <w:r w:rsidR="00392242">
        <w:rPr>
          <w:color w:val="000000" w:themeColor="text1"/>
          <w:sz w:val="22"/>
          <w:szCs w:val="22"/>
        </w:rPr>
        <w:t>is also possible when</w:t>
      </w:r>
      <w:r>
        <w:rPr>
          <w:color w:val="000000" w:themeColor="text1"/>
          <w:sz w:val="22"/>
          <w:szCs w:val="22"/>
        </w:rPr>
        <w:t xml:space="preserve"> a reverberation chamber is utilized.</w:t>
      </w:r>
    </w:p>
    <w:p w14:paraId="6898058F" w14:textId="64D14AA2" w:rsidR="00A23028" w:rsidRDefault="00A23028" w:rsidP="00A23028">
      <w:pPr>
        <w:spacing w:line="276" w:lineRule="auto"/>
        <w:jc w:val="both"/>
        <w:rPr>
          <w:lang w:val="en-US"/>
        </w:rPr>
      </w:pPr>
      <w:r>
        <w:rPr>
          <w:bCs/>
          <w:iCs/>
          <w:color w:val="000000" w:themeColor="text1"/>
          <w:sz w:val="22"/>
          <w:szCs w:val="22"/>
        </w:rPr>
        <w:t xml:space="preserve">Currently there is a proposal for introducing the reverberation chamber as possible method for testing receiver immunity. The latest draft of </w:t>
      </w:r>
      <w:r w:rsidR="002151E9">
        <w:rPr>
          <w:lang w:val="en-US"/>
        </w:rPr>
        <w:t xml:space="preserve">EN 301 489-50 </w:t>
      </w:r>
      <w:r w:rsidR="007F73FE">
        <w:rPr>
          <w:lang w:val="en-US"/>
        </w:rPr>
        <w:t>v2.3.1_003</w:t>
      </w:r>
      <w:r w:rsidR="004C3DA1">
        <w:rPr>
          <w:lang w:val="en-US"/>
        </w:rPr>
        <w:t xml:space="preserve"> (final draft for approval), clause 7.2.2, </w:t>
      </w:r>
      <w:r w:rsidR="002151E9">
        <w:rPr>
          <w:lang w:val="en-US"/>
        </w:rPr>
        <w:t>with reference to IEC/EN 61000-4-21 proposes the following approach:</w:t>
      </w:r>
    </w:p>
    <w:tbl>
      <w:tblPr>
        <w:tblW w:w="102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0"/>
        <w:gridCol w:w="7940"/>
      </w:tblGrid>
      <w:tr w:rsidR="004B3757" w14:paraId="60C94CBC" w14:textId="77777777" w:rsidTr="004B3757">
        <w:trPr>
          <w:cantSplit/>
          <w:trHeight w:val="2081"/>
          <w:jc w:val="center"/>
        </w:trPr>
        <w:tc>
          <w:tcPr>
            <w:tcW w:w="2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05DA12" w14:textId="77777777" w:rsidR="004B3757" w:rsidRDefault="004B3757" w:rsidP="004B3757">
            <w:pPr>
              <w:pStyle w:val="Heading2"/>
              <w:numPr>
                <w:ilvl w:val="0"/>
                <w:numId w:val="0"/>
              </w:numPr>
              <w:spacing w:before="0" w:after="0"/>
              <w:ind w:left="576"/>
              <w:rPr>
                <w:rFonts w:eastAsia="Times New Roman"/>
                <w:sz w:val="18"/>
                <w:szCs w:val="18"/>
                <w:lang w:val="en-GB" w:eastAsia="en-GB"/>
              </w:rPr>
            </w:pPr>
            <w:bookmarkStart w:id="1" w:name="_Toc3816047"/>
            <w:bookmarkStart w:id="2" w:name="_Toc3553087"/>
            <w:bookmarkStart w:id="3" w:name="_Toc3552816"/>
            <w:bookmarkStart w:id="4" w:name="_Toc2935142"/>
          </w:p>
          <w:p w14:paraId="798BB47C" w14:textId="77777777" w:rsidR="004B3757" w:rsidRDefault="004B3757" w:rsidP="004B3757">
            <w:pPr>
              <w:pStyle w:val="Heading2"/>
              <w:numPr>
                <w:ilvl w:val="0"/>
                <w:numId w:val="0"/>
              </w:numPr>
              <w:spacing w:before="0" w:after="0"/>
              <w:rPr>
                <w:rFonts w:eastAsia="Times New Roman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sz w:val="18"/>
                <w:szCs w:val="18"/>
                <w:lang w:val="en-GB" w:eastAsia="en-GB"/>
              </w:rPr>
              <w:t>9.2 Radio frequency</w:t>
            </w:r>
          </w:p>
          <w:p w14:paraId="7F97F1FA" w14:textId="77777777" w:rsidR="004B3757" w:rsidRDefault="004B3757" w:rsidP="004B3757">
            <w:pPr>
              <w:pStyle w:val="Heading2"/>
              <w:numPr>
                <w:ilvl w:val="0"/>
                <w:numId w:val="0"/>
              </w:numPr>
              <w:spacing w:before="0" w:after="0"/>
              <w:rPr>
                <w:rFonts w:eastAsia="Times New Roman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sz w:val="18"/>
                <w:szCs w:val="18"/>
                <w:lang w:val="en-GB" w:eastAsia="en-GB"/>
              </w:rPr>
              <w:t>electromagnetic field (80 MHz to 6 000 MHz)</w:t>
            </w:r>
            <w:bookmarkEnd w:id="1"/>
            <w:bookmarkEnd w:id="2"/>
            <w:bookmarkEnd w:id="3"/>
            <w:bookmarkEnd w:id="4"/>
          </w:p>
          <w:p w14:paraId="032B0A9F" w14:textId="77777777" w:rsidR="004B3757" w:rsidRDefault="004B3757">
            <w:pPr>
              <w:pStyle w:val="TAL"/>
              <w:rPr>
                <w:rFonts w:eastAsiaTheme="minorHAnsi"/>
                <w:szCs w:val="18"/>
                <w:lang w:val="en-US" w:eastAsia="en-GB"/>
              </w:rPr>
            </w:pPr>
          </w:p>
          <w:p w14:paraId="2543208C" w14:textId="77777777" w:rsidR="004B3757" w:rsidRDefault="004B3757">
            <w:pPr>
              <w:pStyle w:val="TAL"/>
              <w:rPr>
                <w:rFonts w:eastAsia="Times New Roman"/>
                <w:sz w:val="20"/>
                <w:lang w:val="en-US" w:eastAsia="en-GB"/>
              </w:rPr>
            </w:pPr>
            <w:r>
              <w:rPr>
                <w:lang w:val="en-US" w:eastAsia="en-GB"/>
              </w:rPr>
              <w:t>9.2 2 Test method</w:t>
            </w:r>
          </w:p>
          <w:p w14:paraId="1B4469D7" w14:textId="77777777" w:rsidR="004B3757" w:rsidRDefault="004B3757">
            <w:pPr>
              <w:pStyle w:val="TAL"/>
              <w:rPr>
                <w:lang w:val="en-US" w:eastAsia="en-GB"/>
              </w:rPr>
            </w:pPr>
          </w:p>
          <w:p w14:paraId="2A9D1275" w14:textId="77777777" w:rsidR="004B3757" w:rsidRDefault="004B3757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Other than low RF power equipment</w:t>
            </w:r>
          </w:p>
          <w:p w14:paraId="66D9D291" w14:textId="77777777" w:rsidR="004B3757" w:rsidRDefault="004B3757">
            <w:pPr>
              <w:pStyle w:val="TAL"/>
              <w:rPr>
                <w:lang w:val="en-US" w:eastAsia="en-GB"/>
              </w:rPr>
            </w:pPr>
          </w:p>
          <w:p w14:paraId="4D6FEA21" w14:textId="77777777" w:rsidR="004B3757" w:rsidRDefault="004B3757">
            <w:pPr>
              <w:pStyle w:val="TAL"/>
              <w:rPr>
                <w:lang w:val="en-US" w:eastAsia="en-GB"/>
              </w:rPr>
            </w:pPr>
          </w:p>
          <w:p w14:paraId="5975CB94" w14:textId="77777777" w:rsidR="004B3757" w:rsidRDefault="004B3757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Low RF power equipment, domestic indoor cellular system with maximum transmitted RF output power less than or equal to [30 dBm (1W)] EIRP.</w:t>
            </w:r>
          </w:p>
          <w:p w14:paraId="170FD392" w14:textId="77777777" w:rsidR="004B3757" w:rsidRDefault="004B3757">
            <w:pPr>
              <w:pStyle w:val="TAL"/>
              <w:rPr>
                <w:lang w:val="en-US" w:eastAsia="en-GB"/>
              </w:rPr>
            </w:pPr>
          </w:p>
          <w:p w14:paraId="5534439B" w14:textId="77777777" w:rsidR="004B3757" w:rsidRDefault="004B3757">
            <w:pPr>
              <w:pStyle w:val="TAL"/>
              <w:ind w:left="255" w:hanging="255"/>
              <w:rPr>
                <w:lang w:val="sv-SE" w:eastAsia="en-GB"/>
              </w:rPr>
            </w:pPr>
            <w:r>
              <w:rPr>
                <w:highlight w:val="yellow"/>
                <w:lang w:eastAsia="en-GB"/>
              </w:rPr>
              <w:t>Alternative test method:</w:t>
            </w:r>
            <w:r>
              <w:rPr>
                <w:lang w:eastAsia="en-GB"/>
              </w:rPr>
              <w:t xml:space="preserve"> </w:t>
            </w:r>
          </w:p>
          <w:p w14:paraId="51127AA8" w14:textId="77777777" w:rsidR="004B3757" w:rsidRDefault="004B3757">
            <w:pPr>
              <w:pStyle w:val="TAL"/>
              <w:rPr>
                <w:lang w:eastAsia="en-GB"/>
              </w:rPr>
            </w:pPr>
          </w:p>
          <w:p w14:paraId="4CF867B5" w14:textId="77777777" w:rsidR="004B3757" w:rsidRDefault="004B3757">
            <w:pPr>
              <w:pStyle w:val="TAL"/>
              <w:rPr>
                <w:lang w:eastAsia="en-GB"/>
              </w:rPr>
            </w:pPr>
          </w:p>
        </w:tc>
        <w:tc>
          <w:tcPr>
            <w:tcW w:w="7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AF5B13" w14:textId="77777777" w:rsidR="004B3757" w:rsidRDefault="004B3757">
            <w:pPr>
              <w:pStyle w:val="TAL"/>
              <w:rPr>
                <w:lang w:val="en-US" w:eastAsia="en-GB"/>
              </w:rPr>
            </w:pPr>
          </w:p>
          <w:p w14:paraId="1245DD51" w14:textId="77777777" w:rsidR="004B3757" w:rsidRDefault="004B3757">
            <w:pPr>
              <w:pStyle w:val="TAL"/>
              <w:rPr>
                <w:lang w:val="en-US" w:eastAsia="en-GB"/>
              </w:rPr>
            </w:pPr>
          </w:p>
          <w:p w14:paraId="1D48382E" w14:textId="77777777" w:rsidR="004B3757" w:rsidRDefault="004B3757">
            <w:pPr>
              <w:pStyle w:val="TAL"/>
              <w:rPr>
                <w:lang w:val="en-US" w:eastAsia="en-GB"/>
              </w:rPr>
            </w:pPr>
          </w:p>
          <w:p w14:paraId="76A008AF" w14:textId="77777777" w:rsidR="004B3757" w:rsidRDefault="004B3757">
            <w:pPr>
              <w:pStyle w:val="TAL"/>
              <w:rPr>
                <w:lang w:val="en-US" w:eastAsia="en-GB"/>
              </w:rPr>
            </w:pPr>
          </w:p>
          <w:p w14:paraId="747A28D1" w14:textId="77777777" w:rsidR="004B3757" w:rsidRDefault="004B3757">
            <w:pPr>
              <w:pStyle w:val="TAL"/>
              <w:rPr>
                <w:lang w:val="en-US" w:eastAsia="en-GB"/>
              </w:rPr>
            </w:pPr>
          </w:p>
          <w:p w14:paraId="0D7CD4E3" w14:textId="77777777" w:rsidR="004B3757" w:rsidRDefault="004B3757">
            <w:pPr>
              <w:pStyle w:val="TAL"/>
              <w:rPr>
                <w:lang w:val="en-US" w:eastAsia="en-GB"/>
              </w:rPr>
            </w:pPr>
          </w:p>
          <w:p w14:paraId="08FFBECB" w14:textId="77777777" w:rsidR="004B3757" w:rsidRDefault="004B3757">
            <w:pPr>
              <w:pStyle w:val="TAL"/>
              <w:rPr>
                <w:lang w:val="en-US" w:eastAsia="en-GB"/>
              </w:rPr>
            </w:pPr>
          </w:p>
          <w:p w14:paraId="5647194F" w14:textId="77777777" w:rsidR="004B3757" w:rsidRDefault="004B3757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Test level:</w:t>
            </w:r>
          </w:p>
          <w:p w14:paraId="00A2C1F2" w14:textId="77777777" w:rsidR="004B3757" w:rsidRDefault="004B3757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For the frequency range 80 MHz to 690 MHz, test level shall be 3 V/m</w:t>
            </w:r>
          </w:p>
          <w:p w14:paraId="7EF71702" w14:textId="77777777" w:rsidR="004B3757" w:rsidRDefault="004B3757">
            <w:pPr>
              <w:pStyle w:val="TAL"/>
              <w:ind w:left="255" w:hanging="255"/>
              <w:rPr>
                <w:lang w:val="en-US" w:eastAsia="en-GB"/>
              </w:rPr>
            </w:pPr>
            <w:r>
              <w:rPr>
                <w:lang w:val="en-US" w:eastAsia="en-GB"/>
              </w:rPr>
              <w:t>For the frequency range 690 MHz to 6 000 MHz test level shall be 10 V/m</w:t>
            </w:r>
          </w:p>
          <w:p w14:paraId="683AAD79" w14:textId="77777777" w:rsidR="004B3757" w:rsidRDefault="004B3757">
            <w:pPr>
              <w:pStyle w:val="TAL"/>
              <w:ind w:left="255" w:hanging="255"/>
              <w:rPr>
                <w:lang w:val="en-US" w:eastAsia="en-GB"/>
              </w:rPr>
            </w:pPr>
          </w:p>
          <w:p w14:paraId="2E1DE92E" w14:textId="77777777" w:rsidR="004B3757" w:rsidRDefault="004B3757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Test level:</w:t>
            </w:r>
          </w:p>
          <w:p w14:paraId="4C87449B" w14:textId="77777777" w:rsidR="004B3757" w:rsidRDefault="004B3757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For the frequency range 80 MHz to 6 000 MHz, test level shall be 3 V/m</w:t>
            </w:r>
          </w:p>
          <w:p w14:paraId="7C5FBF4D" w14:textId="77777777" w:rsidR="004B3757" w:rsidRDefault="004B3757">
            <w:pPr>
              <w:pStyle w:val="TAL"/>
              <w:ind w:left="255" w:hanging="255"/>
              <w:rPr>
                <w:lang w:val="en-US" w:eastAsia="en-GB"/>
              </w:rPr>
            </w:pPr>
          </w:p>
          <w:p w14:paraId="003AFABE" w14:textId="77777777" w:rsidR="004B3757" w:rsidRDefault="004B3757">
            <w:pPr>
              <w:pStyle w:val="TAL"/>
              <w:ind w:left="255" w:hanging="255"/>
              <w:rPr>
                <w:lang w:val="en-US" w:eastAsia="en-GB"/>
              </w:rPr>
            </w:pPr>
          </w:p>
          <w:p w14:paraId="71B1F19C" w14:textId="77777777" w:rsidR="004B3757" w:rsidRDefault="004B3757">
            <w:pPr>
              <w:pStyle w:val="TAL"/>
              <w:ind w:left="255" w:hanging="255"/>
              <w:rPr>
                <w:lang w:val="en-US" w:eastAsia="en-GB"/>
              </w:rPr>
            </w:pPr>
          </w:p>
          <w:p w14:paraId="528EDC6B" w14:textId="77777777" w:rsidR="004B3757" w:rsidRDefault="004B3757">
            <w:pPr>
              <w:pStyle w:val="TAL"/>
              <w:ind w:left="255" w:hanging="255"/>
              <w:rPr>
                <w:lang w:val="en-US" w:eastAsia="en-GB"/>
              </w:rPr>
            </w:pPr>
          </w:p>
          <w:p w14:paraId="4DAAC891" w14:textId="77777777" w:rsidR="004B3757" w:rsidRDefault="004B3757">
            <w:pPr>
              <w:pStyle w:val="TAL"/>
              <w:ind w:left="255" w:hanging="255"/>
              <w:rPr>
                <w:lang w:val="en-US" w:eastAsia="en-GB"/>
              </w:rPr>
            </w:pPr>
          </w:p>
          <w:p w14:paraId="2BDD3865" w14:textId="4ABC5D6C" w:rsidR="004B3757" w:rsidRDefault="007E5F48">
            <w:pPr>
              <w:pStyle w:val="TAL"/>
              <w:rPr>
                <w:lang w:val="en-US" w:eastAsia="sv-SE"/>
              </w:rPr>
            </w:pPr>
            <w:r>
              <w:rPr>
                <w:lang w:eastAsia="sv-SE"/>
              </w:rPr>
              <w:t>Use of r</w:t>
            </w:r>
            <w:r w:rsidRPr="001053D8">
              <w:rPr>
                <w:lang w:eastAsia="sv-SE"/>
              </w:rPr>
              <w:t xml:space="preserve">everberation chamber test </w:t>
            </w:r>
            <w:r>
              <w:rPr>
                <w:lang w:eastAsia="sv-SE"/>
              </w:rPr>
              <w:t>m</w:t>
            </w:r>
            <w:r w:rsidRPr="001053D8">
              <w:rPr>
                <w:lang w:eastAsia="sv-SE"/>
              </w:rPr>
              <w:t>etho</w:t>
            </w:r>
            <w:r>
              <w:rPr>
                <w:lang w:eastAsia="sv-SE"/>
              </w:rPr>
              <w:t xml:space="preserve">d according to EN </w:t>
            </w:r>
            <w:r w:rsidRPr="001053D8">
              <w:rPr>
                <w:lang w:eastAsia="sv-SE"/>
              </w:rPr>
              <w:t>61000-4-21</w:t>
            </w:r>
            <w:r>
              <w:rPr>
                <w:lang w:eastAsia="sv-SE"/>
              </w:rPr>
              <w:t>[29], clause 6.1 and Annex D is allowed.</w:t>
            </w:r>
          </w:p>
        </w:tc>
      </w:tr>
    </w:tbl>
    <w:p w14:paraId="1FC303EB" w14:textId="77777777" w:rsidR="002151E9" w:rsidRDefault="002151E9" w:rsidP="00A23028">
      <w:pPr>
        <w:spacing w:line="276" w:lineRule="auto"/>
        <w:jc w:val="both"/>
        <w:rPr>
          <w:bCs/>
          <w:iCs/>
          <w:color w:val="000000" w:themeColor="text1"/>
          <w:sz w:val="22"/>
          <w:szCs w:val="22"/>
        </w:rPr>
      </w:pPr>
    </w:p>
    <w:p w14:paraId="767DE3F5" w14:textId="77777777" w:rsidR="00127BEE" w:rsidRPr="006C3CCB" w:rsidRDefault="00127BEE" w:rsidP="006C3CCB">
      <w:pPr>
        <w:spacing w:line="276" w:lineRule="auto"/>
        <w:jc w:val="both"/>
        <w:rPr>
          <w:bCs/>
          <w:iCs/>
          <w:color w:val="000000" w:themeColor="text1"/>
          <w:sz w:val="22"/>
          <w:szCs w:val="22"/>
        </w:rPr>
      </w:pPr>
    </w:p>
    <w:p w14:paraId="030B6770" w14:textId="4C1E9AFE" w:rsidR="00C03D8E" w:rsidRPr="002E57B8" w:rsidRDefault="00EF0C09" w:rsidP="00C03D8E">
      <w:pPr>
        <w:pStyle w:val="Heading1"/>
      </w:pPr>
      <w:r>
        <w:t>Proposal</w:t>
      </w:r>
    </w:p>
    <w:p w14:paraId="5B603AB4" w14:textId="06C39900" w:rsidR="00B62607" w:rsidRPr="00EF0C09" w:rsidRDefault="00EF0C09" w:rsidP="00EF0C09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Proposal 1: Agree on the introduction of reverberation chamber as a</w:t>
      </w:r>
      <w:r w:rsidR="00F46AD9">
        <w:rPr>
          <w:color w:val="000000" w:themeColor="text1"/>
          <w:sz w:val="22"/>
          <w:szCs w:val="22"/>
        </w:rPr>
        <w:t xml:space="preserve">n alternative test method </w:t>
      </w:r>
      <w:r>
        <w:rPr>
          <w:color w:val="000000" w:themeColor="text1"/>
          <w:sz w:val="22"/>
          <w:szCs w:val="22"/>
        </w:rPr>
        <w:t>for receiver immunity across the BS EMC specifications</w:t>
      </w:r>
      <w:r w:rsidR="00830EBC">
        <w:rPr>
          <w:color w:val="000000" w:themeColor="text1"/>
          <w:sz w:val="22"/>
          <w:szCs w:val="22"/>
        </w:rPr>
        <w:t>, in a similar approach as in the EN standard mentioned above</w:t>
      </w:r>
      <w:r>
        <w:rPr>
          <w:color w:val="000000" w:themeColor="text1"/>
          <w:sz w:val="22"/>
          <w:szCs w:val="22"/>
        </w:rPr>
        <w:t>.</w:t>
      </w:r>
    </w:p>
    <w:sectPr w:rsidR="00B62607" w:rsidRPr="00EF0C09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998AF" w14:textId="77777777" w:rsidR="00CE498C" w:rsidRDefault="00CE498C">
      <w:r>
        <w:separator/>
      </w:r>
    </w:p>
  </w:endnote>
  <w:endnote w:type="continuationSeparator" w:id="0">
    <w:p w14:paraId="2B96A885" w14:textId="77777777" w:rsidR="00CE498C" w:rsidRDefault="00CE498C">
      <w:r>
        <w:continuationSeparator/>
      </w:r>
    </w:p>
  </w:endnote>
  <w:endnote w:type="continuationNotice" w:id="1">
    <w:p w14:paraId="1D56D337" w14:textId="77777777" w:rsidR="00CE498C" w:rsidRDefault="00CE49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BBE63" w14:textId="77777777" w:rsidR="00CE498C" w:rsidRDefault="00CE498C">
      <w:r>
        <w:separator/>
      </w:r>
    </w:p>
  </w:footnote>
  <w:footnote w:type="continuationSeparator" w:id="0">
    <w:p w14:paraId="0574CA9A" w14:textId="77777777" w:rsidR="00CE498C" w:rsidRDefault="00CE498C">
      <w:r>
        <w:continuationSeparator/>
      </w:r>
    </w:p>
  </w:footnote>
  <w:footnote w:type="continuationNotice" w:id="1">
    <w:p w14:paraId="7D7DF149" w14:textId="77777777" w:rsidR="00CE498C" w:rsidRDefault="00CE49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9C1D17"/>
    <w:multiLevelType w:val="hybridMultilevel"/>
    <w:tmpl w:val="60784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C26352"/>
    <w:multiLevelType w:val="hybridMultilevel"/>
    <w:tmpl w:val="B38A5E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7F26D9"/>
    <w:multiLevelType w:val="hybridMultilevel"/>
    <w:tmpl w:val="43047FFC"/>
    <w:lvl w:ilvl="0" w:tplc="041D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720" w:hanging="360"/>
      </w:pPr>
    </w:lvl>
    <w:lvl w:ilvl="2" w:tplc="041D001B" w:tentative="1">
      <w:start w:val="1"/>
      <w:numFmt w:val="lowerRoman"/>
      <w:lvlText w:val="%3."/>
      <w:lvlJc w:val="right"/>
      <w:pPr>
        <w:ind w:left="1440" w:hanging="180"/>
      </w:pPr>
    </w:lvl>
    <w:lvl w:ilvl="3" w:tplc="041D000F" w:tentative="1">
      <w:start w:val="1"/>
      <w:numFmt w:val="decimal"/>
      <w:lvlText w:val="%4."/>
      <w:lvlJc w:val="left"/>
      <w:pPr>
        <w:ind w:left="2160" w:hanging="360"/>
      </w:pPr>
    </w:lvl>
    <w:lvl w:ilvl="4" w:tplc="041D0019" w:tentative="1">
      <w:start w:val="1"/>
      <w:numFmt w:val="lowerLetter"/>
      <w:lvlText w:val="%5."/>
      <w:lvlJc w:val="left"/>
      <w:pPr>
        <w:ind w:left="2880" w:hanging="360"/>
      </w:pPr>
    </w:lvl>
    <w:lvl w:ilvl="5" w:tplc="041D001B" w:tentative="1">
      <w:start w:val="1"/>
      <w:numFmt w:val="lowerRoman"/>
      <w:lvlText w:val="%6."/>
      <w:lvlJc w:val="right"/>
      <w:pPr>
        <w:ind w:left="3600" w:hanging="180"/>
      </w:pPr>
    </w:lvl>
    <w:lvl w:ilvl="6" w:tplc="041D000F" w:tentative="1">
      <w:start w:val="1"/>
      <w:numFmt w:val="decimal"/>
      <w:lvlText w:val="%7."/>
      <w:lvlJc w:val="left"/>
      <w:pPr>
        <w:ind w:left="4320" w:hanging="360"/>
      </w:pPr>
    </w:lvl>
    <w:lvl w:ilvl="7" w:tplc="041D0019" w:tentative="1">
      <w:start w:val="1"/>
      <w:numFmt w:val="lowerLetter"/>
      <w:lvlText w:val="%8."/>
      <w:lvlJc w:val="left"/>
      <w:pPr>
        <w:ind w:left="5040" w:hanging="360"/>
      </w:pPr>
    </w:lvl>
    <w:lvl w:ilvl="8" w:tplc="041D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3C4562DC"/>
    <w:multiLevelType w:val="hybridMultilevel"/>
    <w:tmpl w:val="C92E9E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5FD4B2D"/>
    <w:multiLevelType w:val="hybridMultilevel"/>
    <w:tmpl w:val="A03836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7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FB62ECA"/>
    <w:multiLevelType w:val="hybridMultilevel"/>
    <w:tmpl w:val="5EAE928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45ED1"/>
    <w:multiLevelType w:val="hybridMultilevel"/>
    <w:tmpl w:val="6396D87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50E0B98"/>
    <w:multiLevelType w:val="hybridMultilevel"/>
    <w:tmpl w:val="64768C4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7EB7F6E"/>
    <w:multiLevelType w:val="hybridMultilevel"/>
    <w:tmpl w:val="C6BE1A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6372AE"/>
    <w:multiLevelType w:val="hybridMultilevel"/>
    <w:tmpl w:val="287EF7E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6"/>
  </w:num>
  <w:num w:numId="3">
    <w:abstractNumId w:val="34"/>
  </w:num>
  <w:num w:numId="4">
    <w:abstractNumId w:val="16"/>
  </w:num>
  <w:num w:numId="5">
    <w:abstractNumId w:val="12"/>
  </w:num>
  <w:num w:numId="6">
    <w:abstractNumId w:val="23"/>
  </w:num>
  <w:num w:numId="7">
    <w:abstractNumId w:val="18"/>
  </w:num>
  <w:num w:numId="8">
    <w:abstractNumId w:val="8"/>
  </w:num>
  <w:num w:numId="9">
    <w:abstractNumId w:val="1"/>
  </w:num>
  <w:num w:numId="10">
    <w:abstractNumId w:val="24"/>
  </w:num>
  <w:num w:numId="11">
    <w:abstractNumId w:val="5"/>
  </w:num>
  <w:num w:numId="12">
    <w:abstractNumId w:val="20"/>
  </w:num>
  <w:num w:numId="13">
    <w:abstractNumId w:val="26"/>
  </w:num>
  <w:num w:numId="14">
    <w:abstractNumId w:val="14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9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35"/>
  </w:num>
  <w:num w:numId="27">
    <w:abstractNumId w:val="22"/>
  </w:num>
  <w:num w:numId="28">
    <w:abstractNumId w:val="17"/>
  </w:num>
  <w:num w:numId="29">
    <w:abstractNumId w:val="7"/>
  </w:num>
  <w:num w:numId="30">
    <w:abstractNumId w:val="4"/>
  </w:num>
  <w:num w:numId="31">
    <w:abstractNumId w:val="31"/>
  </w:num>
  <w:num w:numId="32">
    <w:abstractNumId w:val="33"/>
  </w:num>
  <w:num w:numId="33">
    <w:abstractNumId w:val="11"/>
  </w:num>
  <w:num w:numId="34">
    <w:abstractNumId w:val="29"/>
  </w:num>
  <w:num w:numId="35">
    <w:abstractNumId w:val="2"/>
  </w:num>
  <w:num w:numId="36">
    <w:abstractNumId w:val="13"/>
  </w:num>
  <w:num w:numId="37">
    <w:abstractNumId w:val="6"/>
  </w:num>
  <w:num w:numId="38">
    <w:abstractNumId w:val="15"/>
  </w:num>
  <w:num w:numId="39">
    <w:abstractNumId w:val="9"/>
  </w:num>
  <w:num w:numId="40">
    <w:abstractNumId w:val="21"/>
  </w:num>
  <w:num w:numId="41">
    <w:abstractNumId w:val="23"/>
  </w:num>
  <w:num w:numId="42">
    <w:abstractNumId w:val="28"/>
  </w:num>
  <w:num w:numId="43">
    <w:abstractNumId w:val="25"/>
  </w:num>
  <w:num w:numId="44">
    <w:abstractNumId w:val="32"/>
  </w:num>
  <w:num w:numId="45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265"/>
    <w:rsid w:val="0000258B"/>
    <w:rsid w:val="000029AC"/>
    <w:rsid w:val="00002DED"/>
    <w:rsid w:val="00002E43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8F7"/>
    <w:rsid w:val="00015C3E"/>
    <w:rsid w:val="000164B3"/>
    <w:rsid w:val="00016656"/>
    <w:rsid w:val="000167A1"/>
    <w:rsid w:val="000168D3"/>
    <w:rsid w:val="00016DE2"/>
    <w:rsid w:val="0001761A"/>
    <w:rsid w:val="00017893"/>
    <w:rsid w:val="00017A30"/>
    <w:rsid w:val="00017BA7"/>
    <w:rsid w:val="00017F6E"/>
    <w:rsid w:val="00020561"/>
    <w:rsid w:val="0002069B"/>
    <w:rsid w:val="0002141C"/>
    <w:rsid w:val="000216E0"/>
    <w:rsid w:val="00022E4A"/>
    <w:rsid w:val="0002316D"/>
    <w:rsid w:val="00023187"/>
    <w:rsid w:val="00023244"/>
    <w:rsid w:val="00023E83"/>
    <w:rsid w:val="00023F5F"/>
    <w:rsid w:val="000244F4"/>
    <w:rsid w:val="000248F2"/>
    <w:rsid w:val="000249F0"/>
    <w:rsid w:val="00024DA1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5CF"/>
    <w:rsid w:val="00032905"/>
    <w:rsid w:val="00032C09"/>
    <w:rsid w:val="00033BAD"/>
    <w:rsid w:val="00033E51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53E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295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D54"/>
    <w:rsid w:val="00070E29"/>
    <w:rsid w:val="00070E69"/>
    <w:rsid w:val="00070EFB"/>
    <w:rsid w:val="00070F6D"/>
    <w:rsid w:val="00071066"/>
    <w:rsid w:val="000714F7"/>
    <w:rsid w:val="0007152D"/>
    <w:rsid w:val="000719E1"/>
    <w:rsid w:val="00071DAF"/>
    <w:rsid w:val="00071F41"/>
    <w:rsid w:val="00071FE0"/>
    <w:rsid w:val="000721B5"/>
    <w:rsid w:val="0007296B"/>
    <w:rsid w:val="00072A3A"/>
    <w:rsid w:val="00072B13"/>
    <w:rsid w:val="00072FD3"/>
    <w:rsid w:val="000730D4"/>
    <w:rsid w:val="00073226"/>
    <w:rsid w:val="00073AD8"/>
    <w:rsid w:val="00073E1B"/>
    <w:rsid w:val="000745B0"/>
    <w:rsid w:val="000748B1"/>
    <w:rsid w:val="0007590E"/>
    <w:rsid w:val="00075D9A"/>
    <w:rsid w:val="000764EB"/>
    <w:rsid w:val="0007674A"/>
    <w:rsid w:val="000769CA"/>
    <w:rsid w:val="00076E99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087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ADE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0FF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97E83"/>
    <w:rsid w:val="000A03A9"/>
    <w:rsid w:val="000A065E"/>
    <w:rsid w:val="000A0664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77F"/>
    <w:rsid w:val="000A5885"/>
    <w:rsid w:val="000A5918"/>
    <w:rsid w:val="000A5B85"/>
    <w:rsid w:val="000A5DE2"/>
    <w:rsid w:val="000A6800"/>
    <w:rsid w:val="000A6D7D"/>
    <w:rsid w:val="000A7239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5FC"/>
    <w:rsid w:val="000B7B85"/>
    <w:rsid w:val="000C016A"/>
    <w:rsid w:val="000C0940"/>
    <w:rsid w:val="000C0BE5"/>
    <w:rsid w:val="000C0E18"/>
    <w:rsid w:val="000C13A8"/>
    <w:rsid w:val="000C18FB"/>
    <w:rsid w:val="000C1977"/>
    <w:rsid w:val="000C258E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DC0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3BF6"/>
    <w:rsid w:val="000F42B0"/>
    <w:rsid w:val="000F466C"/>
    <w:rsid w:val="000F5083"/>
    <w:rsid w:val="000F5F4F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340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1CA1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2DE"/>
    <w:rsid w:val="001203C0"/>
    <w:rsid w:val="0012059E"/>
    <w:rsid w:val="00120687"/>
    <w:rsid w:val="00120DB7"/>
    <w:rsid w:val="00121E19"/>
    <w:rsid w:val="00121EF6"/>
    <w:rsid w:val="00122C8D"/>
    <w:rsid w:val="00123018"/>
    <w:rsid w:val="00123097"/>
    <w:rsid w:val="0012321A"/>
    <w:rsid w:val="00123A36"/>
    <w:rsid w:val="00123CC0"/>
    <w:rsid w:val="00124343"/>
    <w:rsid w:val="00124554"/>
    <w:rsid w:val="00124740"/>
    <w:rsid w:val="00124BD4"/>
    <w:rsid w:val="00124EB1"/>
    <w:rsid w:val="00124FBF"/>
    <w:rsid w:val="001258A5"/>
    <w:rsid w:val="00126991"/>
    <w:rsid w:val="00126B81"/>
    <w:rsid w:val="001276CA"/>
    <w:rsid w:val="00127870"/>
    <w:rsid w:val="00127BEE"/>
    <w:rsid w:val="00127CEF"/>
    <w:rsid w:val="00127D08"/>
    <w:rsid w:val="00127F05"/>
    <w:rsid w:val="0013057B"/>
    <w:rsid w:val="00130884"/>
    <w:rsid w:val="00130B00"/>
    <w:rsid w:val="00130E12"/>
    <w:rsid w:val="00131312"/>
    <w:rsid w:val="00131395"/>
    <w:rsid w:val="001315C3"/>
    <w:rsid w:val="00131689"/>
    <w:rsid w:val="001317BC"/>
    <w:rsid w:val="00131978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0CC0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AF1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0EBD"/>
    <w:rsid w:val="0015131F"/>
    <w:rsid w:val="0015146E"/>
    <w:rsid w:val="001518A4"/>
    <w:rsid w:val="00151A9D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6F1"/>
    <w:rsid w:val="00156990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9B5"/>
    <w:rsid w:val="00182C96"/>
    <w:rsid w:val="00183228"/>
    <w:rsid w:val="001838F2"/>
    <w:rsid w:val="001839D0"/>
    <w:rsid w:val="00183A8D"/>
    <w:rsid w:val="00184713"/>
    <w:rsid w:val="00185884"/>
    <w:rsid w:val="00185AB7"/>
    <w:rsid w:val="00185CDA"/>
    <w:rsid w:val="00185D53"/>
    <w:rsid w:val="00186B3F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0C37"/>
    <w:rsid w:val="00191207"/>
    <w:rsid w:val="001916D8"/>
    <w:rsid w:val="00191C05"/>
    <w:rsid w:val="0019216F"/>
    <w:rsid w:val="001924D4"/>
    <w:rsid w:val="001926C7"/>
    <w:rsid w:val="0019284C"/>
    <w:rsid w:val="00192A90"/>
    <w:rsid w:val="00192CE9"/>
    <w:rsid w:val="00192F05"/>
    <w:rsid w:val="00192FAB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537"/>
    <w:rsid w:val="00195640"/>
    <w:rsid w:val="00195654"/>
    <w:rsid w:val="001957DE"/>
    <w:rsid w:val="00196150"/>
    <w:rsid w:val="0019661F"/>
    <w:rsid w:val="00196A1E"/>
    <w:rsid w:val="00196BD4"/>
    <w:rsid w:val="001976A0"/>
    <w:rsid w:val="00197C30"/>
    <w:rsid w:val="00197D6D"/>
    <w:rsid w:val="00197EC6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4C0"/>
    <w:rsid w:val="001B6D85"/>
    <w:rsid w:val="001B7361"/>
    <w:rsid w:val="001B7B88"/>
    <w:rsid w:val="001C06DA"/>
    <w:rsid w:val="001C06F3"/>
    <w:rsid w:val="001C0842"/>
    <w:rsid w:val="001C0C8E"/>
    <w:rsid w:val="001C0E91"/>
    <w:rsid w:val="001C146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5C1E"/>
    <w:rsid w:val="001C6287"/>
    <w:rsid w:val="001C6301"/>
    <w:rsid w:val="001C753A"/>
    <w:rsid w:val="001C756B"/>
    <w:rsid w:val="001C78BB"/>
    <w:rsid w:val="001C7BF9"/>
    <w:rsid w:val="001C7DB0"/>
    <w:rsid w:val="001D000F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DA2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5EAD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2ADE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1E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C26"/>
    <w:rsid w:val="00205FCF"/>
    <w:rsid w:val="002066E0"/>
    <w:rsid w:val="002067FE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7C5"/>
    <w:rsid w:val="00210AB0"/>
    <w:rsid w:val="00210DE4"/>
    <w:rsid w:val="0021170A"/>
    <w:rsid w:val="0021329E"/>
    <w:rsid w:val="00213307"/>
    <w:rsid w:val="00213CCF"/>
    <w:rsid w:val="002148B3"/>
    <w:rsid w:val="00214F5E"/>
    <w:rsid w:val="0021506C"/>
    <w:rsid w:val="002151E9"/>
    <w:rsid w:val="00215201"/>
    <w:rsid w:val="00216363"/>
    <w:rsid w:val="0021648D"/>
    <w:rsid w:val="00216A76"/>
    <w:rsid w:val="00216AF3"/>
    <w:rsid w:val="00216C76"/>
    <w:rsid w:val="00216C7A"/>
    <w:rsid w:val="00216E70"/>
    <w:rsid w:val="0021771E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B3B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ED"/>
    <w:rsid w:val="00234CF8"/>
    <w:rsid w:val="002356BB"/>
    <w:rsid w:val="00235717"/>
    <w:rsid w:val="00235868"/>
    <w:rsid w:val="0023590E"/>
    <w:rsid w:val="00235A24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085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8AE"/>
    <w:rsid w:val="00242AF4"/>
    <w:rsid w:val="00242F7F"/>
    <w:rsid w:val="002432E0"/>
    <w:rsid w:val="002433C1"/>
    <w:rsid w:val="00243939"/>
    <w:rsid w:val="00243F53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A56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1A4"/>
    <w:rsid w:val="00267691"/>
    <w:rsid w:val="00267FF7"/>
    <w:rsid w:val="002700E1"/>
    <w:rsid w:val="00270155"/>
    <w:rsid w:val="0027034F"/>
    <w:rsid w:val="002708A8"/>
    <w:rsid w:val="00270A8E"/>
    <w:rsid w:val="00270E30"/>
    <w:rsid w:val="00270F88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9F2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2BAD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9B8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0B9"/>
    <w:rsid w:val="00290822"/>
    <w:rsid w:val="00290AEE"/>
    <w:rsid w:val="002912D4"/>
    <w:rsid w:val="00291569"/>
    <w:rsid w:val="00291715"/>
    <w:rsid w:val="00291810"/>
    <w:rsid w:val="00291883"/>
    <w:rsid w:val="00291A2A"/>
    <w:rsid w:val="00291A75"/>
    <w:rsid w:val="00291F7C"/>
    <w:rsid w:val="002922EA"/>
    <w:rsid w:val="0029233A"/>
    <w:rsid w:val="00292F0D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2C7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B7A67"/>
    <w:rsid w:val="002C0284"/>
    <w:rsid w:val="002C02C1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BF3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28E8"/>
    <w:rsid w:val="002F2B2E"/>
    <w:rsid w:val="002F347D"/>
    <w:rsid w:val="002F3954"/>
    <w:rsid w:val="002F3FCE"/>
    <w:rsid w:val="002F44EB"/>
    <w:rsid w:val="002F4A43"/>
    <w:rsid w:val="002F5375"/>
    <w:rsid w:val="002F54DE"/>
    <w:rsid w:val="002F56B8"/>
    <w:rsid w:val="002F5D0C"/>
    <w:rsid w:val="002F5F0A"/>
    <w:rsid w:val="002F6398"/>
    <w:rsid w:val="002F6505"/>
    <w:rsid w:val="002F6608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3FFC"/>
    <w:rsid w:val="003042D9"/>
    <w:rsid w:val="00304503"/>
    <w:rsid w:val="0030462B"/>
    <w:rsid w:val="0030489E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29F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3D4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D94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2ACE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473"/>
    <w:rsid w:val="00360558"/>
    <w:rsid w:val="00360582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4F59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5BF"/>
    <w:rsid w:val="003706BE"/>
    <w:rsid w:val="00370B66"/>
    <w:rsid w:val="003715EA"/>
    <w:rsid w:val="00371866"/>
    <w:rsid w:val="00371AD0"/>
    <w:rsid w:val="00371D14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4C24"/>
    <w:rsid w:val="0037513F"/>
    <w:rsid w:val="003751D8"/>
    <w:rsid w:val="003752FB"/>
    <w:rsid w:val="00375AA9"/>
    <w:rsid w:val="00375C03"/>
    <w:rsid w:val="003766FA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7CB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242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BE0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4CA2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A3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C8D"/>
    <w:rsid w:val="003C0CD5"/>
    <w:rsid w:val="003C0DC8"/>
    <w:rsid w:val="003C1792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212"/>
    <w:rsid w:val="003D18BF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84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01A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4C9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29"/>
    <w:rsid w:val="004012EA"/>
    <w:rsid w:val="0040178E"/>
    <w:rsid w:val="00401873"/>
    <w:rsid w:val="00401F58"/>
    <w:rsid w:val="004027F4"/>
    <w:rsid w:val="004027F6"/>
    <w:rsid w:val="004027FE"/>
    <w:rsid w:val="00402DCD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568C"/>
    <w:rsid w:val="0040622D"/>
    <w:rsid w:val="0040664B"/>
    <w:rsid w:val="00406B60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2FCC"/>
    <w:rsid w:val="0041310A"/>
    <w:rsid w:val="0041390E"/>
    <w:rsid w:val="00413C31"/>
    <w:rsid w:val="00413EB2"/>
    <w:rsid w:val="00414045"/>
    <w:rsid w:val="00414D1E"/>
    <w:rsid w:val="0041507E"/>
    <w:rsid w:val="0041540D"/>
    <w:rsid w:val="0041582D"/>
    <w:rsid w:val="00416E52"/>
    <w:rsid w:val="00417013"/>
    <w:rsid w:val="004170FF"/>
    <w:rsid w:val="00417743"/>
    <w:rsid w:val="0041787D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69A"/>
    <w:rsid w:val="00422AF6"/>
    <w:rsid w:val="00422F24"/>
    <w:rsid w:val="00422FBD"/>
    <w:rsid w:val="004233B4"/>
    <w:rsid w:val="0042469F"/>
    <w:rsid w:val="004246F8"/>
    <w:rsid w:val="00424A69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0D5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0"/>
    <w:rsid w:val="0044080F"/>
    <w:rsid w:val="00440CD7"/>
    <w:rsid w:val="00440D32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984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43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4A7"/>
    <w:rsid w:val="00465D4B"/>
    <w:rsid w:val="004662A4"/>
    <w:rsid w:val="004663BF"/>
    <w:rsid w:val="00466E61"/>
    <w:rsid w:val="00466F72"/>
    <w:rsid w:val="00467037"/>
    <w:rsid w:val="00467EB8"/>
    <w:rsid w:val="00467F1D"/>
    <w:rsid w:val="00467F9F"/>
    <w:rsid w:val="00467FEA"/>
    <w:rsid w:val="004713A0"/>
    <w:rsid w:val="004715FE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0EC7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DE2"/>
    <w:rsid w:val="004A4EDA"/>
    <w:rsid w:val="004A4F02"/>
    <w:rsid w:val="004A5630"/>
    <w:rsid w:val="004A5B3D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3757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6F4"/>
    <w:rsid w:val="004C09B3"/>
    <w:rsid w:val="004C0BD0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DA1"/>
    <w:rsid w:val="004C3F87"/>
    <w:rsid w:val="004C40ED"/>
    <w:rsid w:val="004C447F"/>
    <w:rsid w:val="004C48AA"/>
    <w:rsid w:val="004C5A20"/>
    <w:rsid w:val="004C5E82"/>
    <w:rsid w:val="004C5F69"/>
    <w:rsid w:val="004C66DD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1E4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1A6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6479"/>
    <w:rsid w:val="004E669B"/>
    <w:rsid w:val="004E6819"/>
    <w:rsid w:val="004E6BC3"/>
    <w:rsid w:val="004E6D2A"/>
    <w:rsid w:val="004E6D85"/>
    <w:rsid w:val="004E6DAA"/>
    <w:rsid w:val="004E7CD3"/>
    <w:rsid w:val="004E7E3D"/>
    <w:rsid w:val="004F0609"/>
    <w:rsid w:val="004F0980"/>
    <w:rsid w:val="004F0A3C"/>
    <w:rsid w:val="004F1135"/>
    <w:rsid w:val="004F1D0F"/>
    <w:rsid w:val="004F29D9"/>
    <w:rsid w:val="004F2AAE"/>
    <w:rsid w:val="004F2BE8"/>
    <w:rsid w:val="004F2F76"/>
    <w:rsid w:val="004F3051"/>
    <w:rsid w:val="004F33C5"/>
    <w:rsid w:val="004F33E7"/>
    <w:rsid w:val="004F39AE"/>
    <w:rsid w:val="004F3C04"/>
    <w:rsid w:val="004F3EB1"/>
    <w:rsid w:val="004F4049"/>
    <w:rsid w:val="004F42F0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5A5"/>
    <w:rsid w:val="00501A3D"/>
    <w:rsid w:val="00501CAF"/>
    <w:rsid w:val="005022C5"/>
    <w:rsid w:val="005025A1"/>
    <w:rsid w:val="00502A2B"/>
    <w:rsid w:val="00502B5D"/>
    <w:rsid w:val="00504255"/>
    <w:rsid w:val="0050493B"/>
    <w:rsid w:val="005049FA"/>
    <w:rsid w:val="00504CAE"/>
    <w:rsid w:val="00504CD3"/>
    <w:rsid w:val="0050567C"/>
    <w:rsid w:val="00505F06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06E9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33B4"/>
    <w:rsid w:val="005333CE"/>
    <w:rsid w:val="005333FA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985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48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1A4"/>
    <w:rsid w:val="005502A7"/>
    <w:rsid w:val="005502D2"/>
    <w:rsid w:val="00550502"/>
    <w:rsid w:val="00550700"/>
    <w:rsid w:val="0055118F"/>
    <w:rsid w:val="00551257"/>
    <w:rsid w:val="0055126A"/>
    <w:rsid w:val="00551389"/>
    <w:rsid w:val="00551D48"/>
    <w:rsid w:val="00551F93"/>
    <w:rsid w:val="00552B88"/>
    <w:rsid w:val="00552D1E"/>
    <w:rsid w:val="00552EF8"/>
    <w:rsid w:val="0055320C"/>
    <w:rsid w:val="00553326"/>
    <w:rsid w:val="00553781"/>
    <w:rsid w:val="005539BC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CC"/>
    <w:rsid w:val="00560B19"/>
    <w:rsid w:val="00560C34"/>
    <w:rsid w:val="00560DB8"/>
    <w:rsid w:val="005612B6"/>
    <w:rsid w:val="005616C7"/>
    <w:rsid w:val="00561768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3F4F"/>
    <w:rsid w:val="00564402"/>
    <w:rsid w:val="005645F7"/>
    <w:rsid w:val="00564E6B"/>
    <w:rsid w:val="00565071"/>
    <w:rsid w:val="005651E0"/>
    <w:rsid w:val="00565F0C"/>
    <w:rsid w:val="005661D7"/>
    <w:rsid w:val="00566E0A"/>
    <w:rsid w:val="005673CC"/>
    <w:rsid w:val="005674D6"/>
    <w:rsid w:val="00567B19"/>
    <w:rsid w:val="00567B98"/>
    <w:rsid w:val="00567BF5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0E6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6D01"/>
    <w:rsid w:val="0057741D"/>
    <w:rsid w:val="0057768F"/>
    <w:rsid w:val="00577706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6C0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7B4"/>
    <w:rsid w:val="00590B46"/>
    <w:rsid w:val="00590E40"/>
    <w:rsid w:val="005911AE"/>
    <w:rsid w:val="00591395"/>
    <w:rsid w:val="005913FD"/>
    <w:rsid w:val="00591667"/>
    <w:rsid w:val="0059185D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CAD"/>
    <w:rsid w:val="00595D91"/>
    <w:rsid w:val="0059618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344"/>
    <w:rsid w:val="005B1738"/>
    <w:rsid w:val="005B173E"/>
    <w:rsid w:val="005B1B28"/>
    <w:rsid w:val="005B1D04"/>
    <w:rsid w:val="005B2007"/>
    <w:rsid w:val="005B210E"/>
    <w:rsid w:val="005B23F2"/>
    <w:rsid w:val="005B27B5"/>
    <w:rsid w:val="005B298C"/>
    <w:rsid w:val="005B2A77"/>
    <w:rsid w:val="005B2B64"/>
    <w:rsid w:val="005B3076"/>
    <w:rsid w:val="005B30FF"/>
    <w:rsid w:val="005B33A9"/>
    <w:rsid w:val="005B3532"/>
    <w:rsid w:val="005B395A"/>
    <w:rsid w:val="005B3BA4"/>
    <w:rsid w:val="005B3F51"/>
    <w:rsid w:val="005B42D3"/>
    <w:rsid w:val="005B4505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B7EA6"/>
    <w:rsid w:val="005C0074"/>
    <w:rsid w:val="005C0492"/>
    <w:rsid w:val="005C051B"/>
    <w:rsid w:val="005C0B5E"/>
    <w:rsid w:val="005C16CC"/>
    <w:rsid w:val="005C1CC7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2A76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D76ED"/>
    <w:rsid w:val="005D7B15"/>
    <w:rsid w:val="005E00CA"/>
    <w:rsid w:val="005E01F2"/>
    <w:rsid w:val="005E023C"/>
    <w:rsid w:val="005E0532"/>
    <w:rsid w:val="005E0F73"/>
    <w:rsid w:val="005E119F"/>
    <w:rsid w:val="005E1450"/>
    <w:rsid w:val="005E19B2"/>
    <w:rsid w:val="005E1D5C"/>
    <w:rsid w:val="005E1E7D"/>
    <w:rsid w:val="005E20AA"/>
    <w:rsid w:val="005E28F4"/>
    <w:rsid w:val="005E2C44"/>
    <w:rsid w:val="005E2DCA"/>
    <w:rsid w:val="005E2F66"/>
    <w:rsid w:val="005E3110"/>
    <w:rsid w:val="005E36B1"/>
    <w:rsid w:val="005E370F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674"/>
    <w:rsid w:val="005E7C77"/>
    <w:rsid w:val="005E7DDF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12AE"/>
    <w:rsid w:val="0060204D"/>
    <w:rsid w:val="0060244E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4B50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7CA"/>
    <w:rsid w:val="00620A05"/>
    <w:rsid w:val="00620C28"/>
    <w:rsid w:val="00620F33"/>
    <w:rsid w:val="00621DA7"/>
    <w:rsid w:val="00622447"/>
    <w:rsid w:val="006225A2"/>
    <w:rsid w:val="00622763"/>
    <w:rsid w:val="00622930"/>
    <w:rsid w:val="006229E7"/>
    <w:rsid w:val="0062326E"/>
    <w:rsid w:val="00623659"/>
    <w:rsid w:val="006239BB"/>
    <w:rsid w:val="00623FB5"/>
    <w:rsid w:val="00624948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B31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A8A"/>
    <w:rsid w:val="00635B1E"/>
    <w:rsid w:val="00635BC1"/>
    <w:rsid w:val="00635BDE"/>
    <w:rsid w:val="0063631E"/>
    <w:rsid w:val="00636902"/>
    <w:rsid w:val="00636C6F"/>
    <w:rsid w:val="00636D1E"/>
    <w:rsid w:val="00637713"/>
    <w:rsid w:val="006377F2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3E7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2EC7"/>
    <w:rsid w:val="006838CC"/>
    <w:rsid w:val="00684088"/>
    <w:rsid w:val="006841D4"/>
    <w:rsid w:val="0068424B"/>
    <w:rsid w:val="006844B3"/>
    <w:rsid w:val="0068460A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BD4"/>
    <w:rsid w:val="00690D21"/>
    <w:rsid w:val="00690E23"/>
    <w:rsid w:val="006917C3"/>
    <w:rsid w:val="006917C7"/>
    <w:rsid w:val="00691C07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B2B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0E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0D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859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CC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E70"/>
    <w:rsid w:val="006D008D"/>
    <w:rsid w:val="006D0835"/>
    <w:rsid w:val="006D0A01"/>
    <w:rsid w:val="006D0E94"/>
    <w:rsid w:val="006D12E6"/>
    <w:rsid w:val="006D1419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076"/>
    <w:rsid w:val="006E120D"/>
    <w:rsid w:val="006E1ED5"/>
    <w:rsid w:val="006E1FEB"/>
    <w:rsid w:val="006E20F7"/>
    <w:rsid w:val="006E21FB"/>
    <w:rsid w:val="006E2E90"/>
    <w:rsid w:val="006E2E91"/>
    <w:rsid w:val="006E3195"/>
    <w:rsid w:val="006E3270"/>
    <w:rsid w:val="006E34D2"/>
    <w:rsid w:val="006E36A6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207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49"/>
    <w:rsid w:val="006F13C7"/>
    <w:rsid w:val="006F157D"/>
    <w:rsid w:val="006F16F4"/>
    <w:rsid w:val="006F1971"/>
    <w:rsid w:val="006F1CDE"/>
    <w:rsid w:val="006F1CDF"/>
    <w:rsid w:val="006F1EC8"/>
    <w:rsid w:val="006F218C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4E52"/>
    <w:rsid w:val="006F5EBB"/>
    <w:rsid w:val="006F616C"/>
    <w:rsid w:val="006F6BAA"/>
    <w:rsid w:val="006F7480"/>
    <w:rsid w:val="006F78F4"/>
    <w:rsid w:val="006F7968"/>
    <w:rsid w:val="006F7E28"/>
    <w:rsid w:val="0070002E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DA6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7A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9D7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5DD9"/>
    <w:rsid w:val="00736357"/>
    <w:rsid w:val="007365E4"/>
    <w:rsid w:val="00736DDE"/>
    <w:rsid w:val="00736E80"/>
    <w:rsid w:val="007370AD"/>
    <w:rsid w:val="007374DE"/>
    <w:rsid w:val="0073772D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5D"/>
    <w:rsid w:val="00743C95"/>
    <w:rsid w:val="00743D27"/>
    <w:rsid w:val="007441A0"/>
    <w:rsid w:val="00744512"/>
    <w:rsid w:val="00744647"/>
    <w:rsid w:val="00744942"/>
    <w:rsid w:val="00744A8D"/>
    <w:rsid w:val="00745699"/>
    <w:rsid w:val="00745B04"/>
    <w:rsid w:val="00745CFF"/>
    <w:rsid w:val="007463EE"/>
    <w:rsid w:val="007465C3"/>
    <w:rsid w:val="00746848"/>
    <w:rsid w:val="007468AB"/>
    <w:rsid w:val="00746FDC"/>
    <w:rsid w:val="00747012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2FB5"/>
    <w:rsid w:val="00753068"/>
    <w:rsid w:val="007534BA"/>
    <w:rsid w:val="0075360A"/>
    <w:rsid w:val="00753680"/>
    <w:rsid w:val="007537BD"/>
    <w:rsid w:val="00753878"/>
    <w:rsid w:val="00753F20"/>
    <w:rsid w:val="0075449A"/>
    <w:rsid w:val="00755475"/>
    <w:rsid w:val="00755879"/>
    <w:rsid w:val="00756BCF"/>
    <w:rsid w:val="00757435"/>
    <w:rsid w:val="00757593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BE1"/>
    <w:rsid w:val="00763C34"/>
    <w:rsid w:val="00763F32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34C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C73"/>
    <w:rsid w:val="00783E53"/>
    <w:rsid w:val="0078420C"/>
    <w:rsid w:val="007846BB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329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166"/>
    <w:rsid w:val="007A040C"/>
    <w:rsid w:val="007A066D"/>
    <w:rsid w:val="007A06F1"/>
    <w:rsid w:val="007A095A"/>
    <w:rsid w:val="007A0BF8"/>
    <w:rsid w:val="007A1476"/>
    <w:rsid w:val="007A17D2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A"/>
    <w:rsid w:val="007A663C"/>
    <w:rsid w:val="007A6908"/>
    <w:rsid w:val="007A6975"/>
    <w:rsid w:val="007A69A5"/>
    <w:rsid w:val="007A77DD"/>
    <w:rsid w:val="007A7B61"/>
    <w:rsid w:val="007A7E50"/>
    <w:rsid w:val="007B01DE"/>
    <w:rsid w:val="007B0779"/>
    <w:rsid w:val="007B0BA5"/>
    <w:rsid w:val="007B1091"/>
    <w:rsid w:val="007B1442"/>
    <w:rsid w:val="007B15BF"/>
    <w:rsid w:val="007B1B6C"/>
    <w:rsid w:val="007B1C10"/>
    <w:rsid w:val="007B1DF5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161"/>
    <w:rsid w:val="007C5311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1BD"/>
    <w:rsid w:val="007D06A6"/>
    <w:rsid w:val="007D073D"/>
    <w:rsid w:val="007D08FC"/>
    <w:rsid w:val="007D1323"/>
    <w:rsid w:val="007D1711"/>
    <w:rsid w:val="007D17F0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2DEB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33C"/>
    <w:rsid w:val="007E5753"/>
    <w:rsid w:val="007E581F"/>
    <w:rsid w:val="007E5D87"/>
    <w:rsid w:val="007E5F48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394B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EB7"/>
    <w:rsid w:val="007F5FF4"/>
    <w:rsid w:val="007F6187"/>
    <w:rsid w:val="007F6452"/>
    <w:rsid w:val="007F675C"/>
    <w:rsid w:val="007F69C8"/>
    <w:rsid w:val="007F6D75"/>
    <w:rsid w:val="007F6E96"/>
    <w:rsid w:val="007F7077"/>
    <w:rsid w:val="007F73FE"/>
    <w:rsid w:val="007F768D"/>
    <w:rsid w:val="008003A7"/>
    <w:rsid w:val="0080074F"/>
    <w:rsid w:val="00800A6A"/>
    <w:rsid w:val="00800C42"/>
    <w:rsid w:val="00800F2A"/>
    <w:rsid w:val="008023B4"/>
    <w:rsid w:val="0080270D"/>
    <w:rsid w:val="00802A86"/>
    <w:rsid w:val="008035DF"/>
    <w:rsid w:val="008039A9"/>
    <w:rsid w:val="00803B5F"/>
    <w:rsid w:val="00803D80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04E"/>
    <w:rsid w:val="008304D5"/>
    <w:rsid w:val="00830EBC"/>
    <w:rsid w:val="0083116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47FAF"/>
    <w:rsid w:val="0085026B"/>
    <w:rsid w:val="00850276"/>
    <w:rsid w:val="008504E9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171"/>
    <w:rsid w:val="008652E9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5999"/>
    <w:rsid w:val="00886396"/>
    <w:rsid w:val="00886473"/>
    <w:rsid w:val="00886BB4"/>
    <w:rsid w:val="008870AB"/>
    <w:rsid w:val="00887413"/>
    <w:rsid w:val="0088750C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1D0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033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441"/>
    <w:rsid w:val="008A17A2"/>
    <w:rsid w:val="008A1B8D"/>
    <w:rsid w:val="008A204F"/>
    <w:rsid w:val="008A23BA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0F99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4EEE"/>
    <w:rsid w:val="008C5446"/>
    <w:rsid w:val="008C54C6"/>
    <w:rsid w:val="008C5544"/>
    <w:rsid w:val="008C57F1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6A0"/>
    <w:rsid w:val="008D2729"/>
    <w:rsid w:val="008D2DE4"/>
    <w:rsid w:val="008D2E81"/>
    <w:rsid w:val="008D301A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B6"/>
    <w:rsid w:val="008D55D4"/>
    <w:rsid w:val="008D67BB"/>
    <w:rsid w:val="008D6B8A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2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7A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3E7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8DE"/>
    <w:rsid w:val="00907E1C"/>
    <w:rsid w:val="009100FC"/>
    <w:rsid w:val="00910797"/>
    <w:rsid w:val="00910A71"/>
    <w:rsid w:val="00910BC3"/>
    <w:rsid w:val="009113FB"/>
    <w:rsid w:val="009118BC"/>
    <w:rsid w:val="00912250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4388"/>
    <w:rsid w:val="009251D1"/>
    <w:rsid w:val="00925205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19"/>
    <w:rsid w:val="0096314E"/>
    <w:rsid w:val="0096379A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67ECD"/>
    <w:rsid w:val="0097023D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288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50E"/>
    <w:rsid w:val="009A2C9A"/>
    <w:rsid w:val="009A2E1A"/>
    <w:rsid w:val="009A33CF"/>
    <w:rsid w:val="009A349E"/>
    <w:rsid w:val="009A353D"/>
    <w:rsid w:val="009A35D4"/>
    <w:rsid w:val="009A3670"/>
    <w:rsid w:val="009A39D0"/>
    <w:rsid w:val="009A3BA3"/>
    <w:rsid w:val="009A3EDC"/>
    <w:rsid w:val="009A40F9"/>
    <w:rsid w:val="009A413C"/>
    <w:rsid w:val="009A427C"/>
    <w:rsid w:val="009A4BF1"/>
    <w:rsid w:val="009A51AF"/>
    <w:rsid w:val="009A5DD9"/>
    <w:rsid w:val="009A5DF4"/>
    <w:rsid w:val="009A5F4B"/>
    <w:rsid w:val="009A686A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6C6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90F"/>
    <w:rsid w:val="009D0EF8"/>
    <w:rsid w:val="009D1223"/>
    <w:rsid w:val="009D1505"/>
    <w:rsid w:val="009D1587"/>
    <w:rsid w:val="009D171C"/>
    <w:rsid w:val="009D17BF"/>
    <w:rsid w:val="009D1C31"/>
    <w:rsid w:val="009D1EAC"/>
    <w:rsid w:val="009D2006"/>
    <w:rsid w:val="009D2322"/>
    <w:rsid w:val="009D2A22"/>
    <w:rsid w:val="009D2E57"/>
    <w:rsid w:val="009D3390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0EF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779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68C"/>
    <w:rsid w:val="00A07B40"/>
    <w:rsid w:val="00A07C8C"/>
    <w:rsid w:val="00A10ABC"/>
    <w:rsid w:val="00A10C3B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513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5D74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028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48"/>
    <w:rsid w:val="00A242DD"/>
    <w:rsid w:val="00A25806"/>
    <w:rsid w:val="00A25954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7ED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480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B0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46C1"/>
    <w:rsid w:val="00A653C4"/>
    <w:rsid w:val="00A65681"/>
    <w:rsid w:val="00A65850"/>
    <w:rsid w:val="00A65B30"/>
    <w:rsid w:val="00A65C23"/>
    <w:rsid w:val="00A65DB2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7C2"/>
    <w:rsid w:val="00A82B13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307"/>
    <w:rsid w:val="00A9482D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89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35A"/>
    <w:rsid w:val="00AB54A9"/>
    <w:rsid w:val="00AB5650"/>
    <w:rsid w:val="00AB575F"/>
    <w:rsid w:val="00AB5A23"/>
    <w:rsid w:val="00AB5B5E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2C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CE6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534"/>
    <w:rsid w:val="00AD18B7"/>
    <w:rsid w:val="00AD1D86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634"/>
    <w:rsid w:val="00AE483F"/>
    <w:rsid w:val="00AE49A0"/>
    <w:rsid w:val="00AE4A38"/>
    <w:rsid w:val="00AE4AAE"/>
    <w:rsid w:val="00AE4B40"/>
    <w:rsid w:val="00AE51AF"/>
    <w:rsid w:val="00AE56AF"/>
    <w:rsid w:val="00AE5724"/>
    <w:rsid w:val="00AE6165"/>
    <w:rsid w:val="00AE616A"/>
    <w:rsid w:val="00AE68D1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9D1"/>
    <w:rsid w:val="00AF7B1E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793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827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6FB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2607"/>
    <w:rsid w:val="00B62D5E"/>
    <w:rsid w:val="00B63887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8B9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486F"/>
    <w:rsid w:val="00B75125"/>
    <w:rsid w:val="00B753DD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207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75F"/>
    <w:rsid w:val="00B90598"/>
    <w:rsid w:val="00B90AA2"/>
    <w:rsid w:val="00B90D3F"/>
    <w:rsid w:val="00B917A8"/>
    <w:rsid w:val="00B91A9E"/>
    <w:rsid w:val="00B91FAB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1C2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88D"/>
    <w:rsid w:val="00BB4B53"/>
    <w:rsid w:val="00BB4F3B"/>
    <w:rsid w:val="00BB540B"/>
    <w:rsid w:val="00BB55E5"/>
    <w:rsid w:val="00BB5DFC"/>
    <w:rsid w:val="00BB5DFF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6A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0C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CAC"/>
    <w:rsid w:val="00BF0E69"/>
    <w:rsid w:val="00BF1AD1"/>
    <w:rsid w:val="00BF1D3B"/>
    <w:rsid w:val="00BF21E8"/>
    <w:rsid w:val="00BF234B"/>
    <w:rsid w:val="00BF2396"/>
    <w:rsid w:val="00BF2A76"/>
    <w:rsid w:val="00BF3154"/>
    <w:rsid w:val="00BF35D0"/>
    <w:rsid w:val="00BF3B7B"/>
    <w:rsid w:val="00BF3EFD"/>
    <w:rsid w:val="00BF40C0"/>
    <w:rsid w:val="00BF40DF"/>
    <w:rsid w:val="00BF442E"/>
    <w:rsid w:val="00BF4868"/>
    <w:rsid w:val="00BF4C1E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3D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3D8E"/>
    <w:rsid w:val="00C03E1A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B16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52F"/>
    <w:rsid w:val="00C26A16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D06"/>
    <w:rsid w:val="00C338DF"/>
    <w:rsid w:val="00C33AB6"/>
    <w:rsid w:val="00C33D24"/>
    <w:rsid w:val="00C34787"/>
    <w:rsid w:val="00C34969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6C96"/>
    <w:rsid w:val="00C47954"/>
    <w:rsid w:val="00C5009D"/>
    <w:rsid w:val="00C51D5B"/>
    <w:rsid w:val="00C524F1"/>
    <w:rsid w:val="00C526D9"/>
    <w:rsid w:val="00C5321E"/>
    <w:rsid w:val="00C53714"/>
    <w:rsid w:val="00C53A53"/>
    <w:rsid w:val="00C53B4B"/>
    <w:rsid w:val="00C54072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7779F"/>
    <w:rsid w:val="00C779F7"/>
    <w:rsid w:val="00C77B39"/>
    <w:rsid w:val="00C80164"/>
    <w:rsid w:val="00C809A6"/>
    <w:rsid w:val="00C809F2"/>
    <w:rsid w:val="00C80E0F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0A79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723"/>
    <w:rsid w:val="00C95985"/>
    <w:rsid w:val="00C95DA8"/>
    <w:rsid w:val="00C96B5E"/>
    <w:rsid w:val="00C96B97"/>
    <w:rsid w:val="00C96E06"/>
    <w:rsid w:val="00C96F35"/>
    <w:rsid w:val="00C97033"/>
    <w:rsid w:val="00C9719B"/>
    <w:rsid w:val="00C97722"/>
    <w:rsid w:val="00C97877"/>
    <w:rsid w:val="00C97E74"/>
    <w:rsid w:val="00CA0267"/>
    <w:rsid w:val="00CA0D4F"/>
    <w:rsid w:val="00CA0E75"/>
    <w:rsid w:val="00CA13DF"/>
    <w:rsid w:val="00CA208F"/>
    <w:rsid w:val="00CA20F9"/>
    <w:rsid w:val="00CA2A83"/>
    <w:rsid w:val="00CA2B1E"/>
    <w:rsid w:val="00CA2B69"/>
    <w:rsid w:val="00CA2E00"/>
    <w:rsid w:val="00CA3407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6CFB"/>
    <w:rsid w:val="00CA7313"/>
    <w:rsid w:val="00CA7371"/>
    <w:rsid w:val="00CA7765"/>
    <w:rsid w:val="00CA7A0B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036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22E"/>
    <w:rsid w:val="00CC22AF"/>
    <w:rsid w:val="00CC234C"/>
    <w:rsid w:val="00CC2B27"/>
    <w:rsid w:val="00CC3660"/>
    <w:rsid w:val="00CC3CE9"/>
    <w:rsid w:val="00CC4724"/>
    <w:rsid w:val="00CC488E"/>
    <w:rsid w:val="00CC4E6C"/>
    <w:rsid w:val="00CC5026"/>
    <w:rsid w:val="00CC5952"/>
    <w:rsid w:val="00CC5B3C"/>
    <w:rsid w:val="00CC5CAA"/>
    <w:rsid w:val="00CC5F1A"/>
    <w:rsid w:val="00CC6323"/>
    <w:rsid w:val="00CC6388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CF"/>
    <w:rsid w:val="00CE41DD"/>
    <w:rsid w:val="00CE4451"/>
    <w:rsid w:val="00CE45CF"/>
    <w:rsid w:val="00CE498C"/>
    <w:rsid w:val="00CE4EF0"/>
    <w:rsid w:val="00CE4FC8"/>
    <w:rsid w:val="00CE5A20"/>
    <w:rsid w:val="00CE5B94"/>
    <w:rsid w:val="00CE5D68"/>
    <w:rsid w:val="00CE61F2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D63"/>
    <w:rsid w:val="00D03E88"/>
    <w:rsid w:val="00D03FB1"/>
    <w:rsid w:val="00D046A4"/>
    <w:rsid w:val="00D04718"/>
    <w:rsid w:val="00D048C4"/>
    <w:rsid w:val="00D04914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5920"/>
    <w:rsid w:val="00D160CE"/>
    <w:rsid w:val="00D162F9"/>
    <w:rsid w:val="00D16AAD"/>
    <w:rsid w:val="00D17008"/>
    <w:rsid w:val="00D17ACE"/>
    <w:rsid w:val="00D20053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30D"/>
    <w:rsid w:val="00D233D2"/>
    <w:rsid w:val="00D236EE"/>
    <w:rsid w:val="00D23DAF"/>
    <w:rsid w:val="00D240B6"/>
    <w:rsid w:val="00D2448A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72EB"/>
    <w:rsid w:val="00D27676"/>
    <w:rsid w:val="00D2787F"/>
    <w:rsid w:val="00D27B27"/>
    <w:rsid w:val="00D27BD2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5C7F"/>
    <w:rsid w:val="00D36390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5CE"/>
    <w:rsid w:val="00D41C8C"/>
    <w:rsid w:val="00D41F11"/>
    <w:rsid w:val="00D43021"/>
    <w:rsid w:val="00D437BD"/>
    <w:rsid w:val="00D43B13"/>
    <w:rsid w:val="00D44425"/>
    <w:rsid w:val="00D44AE6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AE"/>
    <w:rsid w:val="00D544C2"/>
    <w:rsid w:val="00D545A7"/>
    <w:rsid w:val="00D547C4"/>
    <w:rsid w:val="00D54BBF"/>
    <w:rsid w:val="00D54C71"/>
    <w:rsid w:val="00D555EB"/>
    <w:rsid w:val="00D55676"/>
    <w:rsid w:val="00D55DB3"/>
    <w:rsid w:val="00D55EAC"/>
    <w:rsid w:val="00D55EEC"/>
    <w:rsid w:val="00D5603E"/>
    <w:rsid w:val="00D56CF6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7D3"/>
    <w:rsid w:val="00D64863"/>
    <w:rsid w:val="00D64ABD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6F1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186"/>
    <w:rsid w:val="00D84756"/>
    <w:rsid w:val="00D84838"/>
    <w:rsid w:val="00D84E34"/>
    <w:rsid w:val="00D850AD"/>
    <w:rsid w:val="00D853E5"/>
    <w:rsid w:val="00D85779"/>
    <w:rsid w:val="00D85B38"/>
    <w:rsid w:val="00D86677"/>
    <w:rsid w:val="00D867CF"/>
    <w:rsid w:val="00D867D5"/>
    <w:rsid w:val="00D86916"/>
    <w:rsid w:val="00D86B29"/>
    <w:rsid w:val="00D86D0A"/>
    <w:rsid w:val="00D901CF"/>
    <w:rsid w:val="00D90689"/>
    <w:rsid w:val="00D91050"/>
    <w:rsid w:val="00D910B1"/>
    <w:rsid w:val="00D91FCC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977A3"/>
    <w:rsid w:val="00DA05A8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184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670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882"/>
    <w:rsid w:val="00DC4A3A"/>
    <w:rsid w:val="00DC4FD6"/>
    <w:rsid w:val="00DC565A"/>
    <w:rsid w:val="00DC62AE"/>
    <w:rsid w:val="00DC6D8B"/>
    <w:rsid w:val="00DC73D4"/>
    <w:rsid w:val="00DC7CC9"/>
    <w:rsid w:val="00DD01E6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3F86"/>
    <w:rsid w:val="00DD4552"/>
    <w:rsid w:val="00DD5570"/>
    <w:rsid w:val="00DD591A"/>
    <w:rsid w:val="00DD67E4"/>
    <w:rsid w:val="00DD7260"/>
    <w:rsid w:val="00DD7648"/>
    <w:rsid w:val="00DD791C"/>
    <w:rsid w:val="00DE0175"/>
    <w:rsid w:val="00DE033D"/>
    <w:rsid w:val="00DE07D5"/>
    <w:rsid w:val="00DE0A89"/>
    <w:rsid w:val="00DE1948"/>
    <w:rsid w:val="00DE1E99"/>
    <w:rsid w:val="00DE207E"/>
    <w:rsid w:val="00DE24DF"/>
    <w:rsid w:val="00DE24E5"/>
    <w:rsid w:val="00DE2514"/>
    <w:rsid w:val="00DE26DC"/>
    <w:rsid w:val="00DE2811"/>
    <w:rsid w:val="00DE33D1"/>
    <w:rsid w:val="00DE3B51"/>
    <w:rsid w:val="00DE3E03"/>
    <w:rsid w:val="00DE3F97"/>
    <w:rsid w:val="00DE40E6"/>
    <w:rsid w:val="00DE411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5636"/>
    <w:rsid w:val="00DF6437"/>
    <w:rsid w:val="00DF6838"/>
    <w:rsid w:val="00DF70A7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54"/>
    <w:rsid w:val="00E028D3"/>
    <w:rsid w:val="00E02914"/>
    <w:rsid w:val="00E02E27"/>
    <w:rsid w:val="00E02E6D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6BF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A02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4EA5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AED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AAD"/>
    <w:rsid w:val="00E37E62"/>
    <w:rsid w:val="00E408B1"/>
    <w:rsid w:val="00E40CD0"/>
    <w:rsid w:val="00E41054"/>
    <w:rsid w:val="00E41104"/>
    <w:rsid w:val="00E417D8"/>
    <w:rsid w:val="00E41852"/>
    <w:rsid w:val="00E41AB4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4B61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7F6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97B26"/>
    <w:rsid w:val="00EA0078"/>
    <w:rsid w:val="00EA02DD"/>
    <w:rsid w:val="00EA049F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18E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4F1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6F0B"/>
    <w:rsid w:val="00ED709A"/>
    <w:rsid w:val="00ED7446"/>
    <w:rsid w:val="00ED7804"/>
    <w:rsid w:val="00EE00B0"/>
    <w:rsid w:val="00EE0D09"/>
    <w:rsid w:val="00EE12AD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373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0C09"/>
    <w:rsid w:val="00EF1B14"/>
    <w:rsid w:val="00EF222F"/>
    <w:rsid w:val="00EF2562"/>
    <w:rsid w:val="00EF2DA1"/>
    <w:rsid w:val="00EF2DB3"/>
    <w:rsid w:val="00EF2DEE"/>
    <w:rsid w:val="00EF2FE0"/>
    <w:rsid w:val="00EF329F"/>
    <w:rsid w:val="00EF366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4D5"/>
    <w:rsid w:val="00F076A1"/>
    <w:rsid w:val="00F07825"/>
    <w:rsid w:val="00F07BE7"/>
    <w:rsid w:val="00F07EBD"/>
    <w:rsid w:val="00F1009D"/>
    <w:rsid w:val="00F1010E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D7B"/>
    <w:rsid w:val="00F24E31"/>
    <w:rsid w:val="00F24EA1"/>
    <w:rsid w:val="00F25030"/>
    <w:rsid w:val="00F252CD"/>
    <w:rsid w:val="00F2549B"/>
    <w:rsid w:val="00F25921"/>
    <w:rsid w:val="00F25C35"/>
    <w:rsid w:val="00F25D98"/>
    <w:rsid w:val="00F25F2B"/>
    <w:rsid w:val="00F2614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934"/>
    <w:rsid w:val="00F30D7D"/>
    <w:rsid w:val="00F30F04"/>
    <w:rsid w:val="00F313ED"/>
    <w:rsid w:val="00F314FF"/>
    <w:rsid w:val="00F31B79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898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51"/>
    <w:rsid w:val="00F430A8"/>
    <w:rsid w:val="00F435D4"/>
    <w:rsid w:val="00F4373A"/>
    <w:rsid w:val="00F43A9F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AD9"/>
    <w:rsid w:val="00F46B3B"/>
    <w:rsid w:val="00F470C5"/>
    <w:rsid w:val="00F475D0"/>
    <w:rsid w:val="00F5012F"/>
    <w:rsid w:val="00F50464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339"/>
    <w:rsid w:val="00F5565B"/>
    <w:rsid w:val="00F5575F"/>
    <w:rsid w:val="00F55826"/>
    <w:rsid w:val="00F55B78"/>
    <w:rsid w:val="00F55FFD"/>
    <w:rsid w:val="00F56B0A"/>
    <w:rsid w:val="00F56BF0"/>
    <w:rsid w:val="00F56C19"/>
    <w:rsid w:val="00F56F20"/>
    <w:rsid w:val="00F57320"/>
    <w:rsid w:val="00F573F5"/>
    <w:rsid w:val="00F57699"/>
    <w:rsid w:val="00F576B7"/>
    <w:rsid w:val="00F57CC4"/>
    <w:rsid w:val="00F57E92"/>
    <w:rsid w:val="00F600F5"/>
    <w:rsid w:val="00F60366"/>
    <w:rsid w:val="00F60551"/>
    <w:rsid w:val="00F605D2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CD0"/>
    <w:rsid w:val="00F74D62"/>
    <w:rsid w:val="00F75091"/>
    <w:rsid w:val="00F756D2"/>
    <w:rsid w:val="00F75893"/>
    <w:rsid w:val="00F75B06"/>
    <w:rsid w:val="00F75B38"/>
    <w:rsid w:val="00F75C66"/>
    <w:rsid w:val="00F76008"/>
    <w:rsid w:val="00F76251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0E2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278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809"/>
    <w:rsid w:val="00F95DF7"/>
    <w:rsid w:val="00F96099"/>
    <w:rsid w:val="00F9660B"/>
    <w:rsid w:val="00F96ED7"/>
    <w:rsid w:val="00F97A0E"/>
    <w:rsid w:val="00FA0685"/>
    <w:rsid w:val="00FA07CA"/>
    <w:rsid w:val="00FA083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A6A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6D7"/>
    <w:rsid w:val="00FB2932"/>
    <w:rsid w:val="00FB2979"/>
    <w:rsid w:val="00FB2E28"/>
    <w:rsid w:val="00FB2EB5"/>
    <w:rsid w:val="00FB351C"/>
    <w:rsid w:val="00FB35BE"/>
    <w:rsid w:val="00FB378F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569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B87"/>
    <w:rsid w:val="00FC1CAD"/>
    <w:rsid w:val="00FC1FD9"/>
    <w:rsid w:val="00FC20F9"/>
    <w:rsid w:val="00FC2892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C1B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8F2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AF"/>
    <w:rsid w:val="00FE6BC5"/>
    <w:rsid w:val="00FE6C45"/>
    <w:rsid w:val="00FE6D69"/>
    <w:rsid w:val="00FE72F6"/>
    <w:rsid w:val="00FE794E"/>
    <w:rsid w:val="00FE7A0D"/>
    <w:rsid w:val="00FE7BA6"/>
    <w:rsid w:val="00FE7D5A"/>
    <w:rsid w:val="00FF012B"/>
    <w:rsid w:val="00FF04EA"/>
    <w:rsid w:val="00FF0890"/>
    <w:rsid w:val="00FF0B94"/>
    <w:rsid w:val="00FF103E"/>
    <w:rsid w:val="00FF1574"/>
    <w:rsid w:val="00FF1639"/>
    <w:rsid w:val="00FF179A"/>
    <w:rsid w:val="00FF1CD5"/>
    <w:rsid w:val="00FF1FC9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A94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#ddd,#eaeaea"/>
    </o:shapedefaults>
    <o:shapelayout v:ext="edit">
      <o:idmap v:ext="edit" data="1"/>
    </o:shapelayout>
  </w:shapeDefaults>
  <w:decimalSymbol w:val=","/>
  <w:listSeparator w:val=";"/>
  <w14:docId w14:val="7EEC6009"/>
  <w15:docId w15:val="{140FE9D6-DBBE-41A1-9968-9A351DA92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  <w:tabs>
        <w:tab w:val="clear" w:pos="-1985"/>
      </w:tabs>
      <w:ind w:left="1080" w:hanging="360"/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1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11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9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868819">
                  <w:marLeft w:val="0"/>
                  <w:marRight w:val="71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86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6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0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65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9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5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31478">
          <w:marLeft w:val="0"/>
          <w:marRight w:val="7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4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5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20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72498bbafe93b1e7a05649426b2ba67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565240d93052d4317cfb14c60cb215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EFE7D-40AA-457B-8893-568385CCF3FF}">
  <ds:schemaRefs>
    <ds:schemaRef ds:uri="http://purl.org/dc/elements/1.1/"/>
    <ds:schemaRef ds:uri="http://www.w3.org/XML/1998/namespace"/>
    <ds:schemaRef ds:uri="http://purl.org/dc/dcmitype/"/>
    <ds:schemaRef ds:uri="http://purl.org/dc/terms/"/>
    <ds:schemaRef ds:uri="db33437f-65a5-48c5-b537-19efd290f967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6f846979-0e6f-42ff-8b87-e1893efeda99"/>
  </ds:schemaRefs>
</ds:datastoreItem>
</file>

<file path=customXml/itemProps2.xml><?xml version="1.0" encoding="utf-8"?>
<ds:datastoreItem xmlns:ds="http://schemas.openxmlformats.org/officeDocument/2006/customXml" ds:itemID="{D82D2A1D-A09C-4C4E-823D-7BFB7A900A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B55CAE-F3DF-4D91-AE83-19B137123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4F849B-84F5-4A79-95FA-BD14740AE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238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Aurelian Bria</cp:lastModifiedBy>
  <cp:revision>20</cp:revision>
  <cp:lastPrinted>2018-04-06T14:24:00Z</cp:lastPrinted>
  <dcterms:created xsi:type="dcterms:W3CDTF">2020-02-14T15:16:00Z</dcterms:created>
  <dcterms:modified xsi:type="dcterms:W3CDTF">2020-02-14T16:20:00Z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  <property fmtid="{D5CDD505-2E9C-101B-9397-08002B2CF9AE}" pid="29" name="ContentTypeId">
    <vt:lpwstr>0x0101003AA7AC0C743A294CADF60F661720E3E6</vt:lpwstr>
  </property>
</Properties>
</file>